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391F0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07143/035-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391F05" w:rsidRPr="00391F0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391F05" w:rsidRPr="00391F05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391F05" w:rsidRPr="00391F05">
          <w:rPr>
            <w:rStyle w:val="aa"/>
          </w:rPr>
          <w:t xml:space="preserve"> Поликлиника - Процедурный</w:t>
        </w:r>
        <w:r w:rsidR="00391F05" w:rsidRPr="00391F05">
          <w:rPr>
            <w:u w:val="single"/>
          </w:rPr>
          <w:t xml:space="preserve"> кабинет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391F05" w:rsidRPr="00391F05">
          <w:rPr>
            <w:u w:val="single"/>
          </w:rPr>
          <w:t xml:space="preserve"> 07143/035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391F05" w:rsidRPr="00391F05">
          <w:rPr>
            <w:rStyle w:val="aa"/>
          </w:rPr>
          <w:t xml:space="preserve"> Медицинская </w:t>
        </w:r>
        <w:r w:rsidR="00391F05" w:rsidRPr="00391F05">
          <w:rPr>
            <w:u w:val="single"/>
          </w:rPr>
          <w:t xml:space="preserve">сестра процедурной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391F05" w:rsidRPr="00391F05">
          <w:rPr>
            <w:rStyle w:val="aa"/>
          </w:rPr>
          <w:t xml:space="preserve"> 24275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391F05" w:rsidRPr="00391F0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F51EF5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6D0123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D0123" w:rsidP="00745D40">
            <w:pPr>
              <w:pStyle w:val="a8"/>
            </w:pPr>
            <w:r>
              <w:t>100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391F0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07143/035-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F51EF5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F51EF5" w:rsidRPr="00751B84">
            <w:rPr>
              <w:rStyle w:val="ad"/>
              <w:sz w:val="20"/>
              <w:szCs w:val="20"/>
            </w:rPr>
            <w:fldChar w:fldCharType="separate"/>
          </w:r>
          <w:r w:rsidR="00391F05">
            <w:rPr>
              <w:rStyle w:val="ad"/>
              <w:noProof/>
              <w:sz w:val="20"/>
              <w:szCs w:val="20"/>
            </w:rPr>
            <w:t>1</w:t>
          </w:r>
          <w:r w:rsidR="00F51EF5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91F05" w:rsidRPr="00391F05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07143/035, 07143/035-1А (07143/03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Процедурный кабинет"/>
    <w:docVar w:name="class" w:val="3.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33718E5AC014D448BC9FEC68D9D35DA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35- Б "/>
    <w:docVar w:name="oborud" w:val=" Медицинский инструментарий, холодильник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900BEE6B0B043F88E10CC7271033A90"/>
    <w:docVar w:name="rm_id" w:val="224"/>
    <w:docVar w:name="rm_name" w:val=" Медицинская сестра процедурной "/>
    <w:docVar w:name="rm_number" w:val=" 07143/035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Лекарственные и дезинфицирующие средства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91F05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2B23"/>
    <w:rsid w:val="00524233"/>
    <w:rsid w:val="00530AAA"/>
    <w:rsid w:val="0054120E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6D0123"/>
    <w:rsid w:val="007049EB"/>
    <w:rsid w:val="00710271"/>
    <w:rsid w:val="00717C9F"/>
    <w:rsid w:val="00725A10"/>
    <w:rsid w:val="00732604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1389F"/>
    <w:rsid w:val="00A87B75"/>
    <w:rsid w:val="00A91908"/>
    <w:rsid w:val="00AA4551"/>
    <w:rsid w:val="00AA46ED"/>
    <w:rsid w:val="00AA4DCC"/>
    <w:rsid w:val="00AD14A4"/>
    <w:rsid w:val="00AD724D"/>
    <w:rsid w:val="00AD7C32"/>
    <w:rsid w:val="00AE58AB"/>
    <w:rsid w:val="00AF6413"/>
    <w:rsid w:val="00AF796F"/>
    <w:rsid w:val="00B04F25"/>
    <w:rsid w:val="00B84203"/>
    <w:rsid w:val="00BA5029"/>
    <w:rsid w:val="00BC2F3C"/>
    <w:rsid w:val="00BE7053"/>
    <w:rsid w:val="00C02721"/>
    <w:rsid w:val="00C47C9B"/>
    <w:rsid w:val="00C560AA"/>
    <w:rsid w:val="00C62B11"/>
    <w:rsid w:val="00CC78E3"/>
    <w:rsid w:val="00CE3307"/>
    <w:rsid w:val="00CF2E61"/>
    <w:rsid w:val="00CF7256"/>
    <w:rsid w:val="00D44BCE"/>
    <w:rsid w:val="00D76DF8"/>
    <w:rsid w:val="00DB5302"/>
    <w:rsid w:val="00DD6B1F"/>
    <w:rsid w:val="00DE24EC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159D"/>
    <w:rsid w:val="00F44452"/>
    <w:rsid w:val="00F46C61"/>
    <w:rsid w:val="00F51EF5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2016-10-17T13:13:00Z</dcterms:created>
  <dcterms:modified xsi:type="dcterms:W3CDTF">2016-10-18T09:21:00Z</dcterms:modified>
</cp:coreProperties>
</file>